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979" w:type="pct"/>
        <w:tblLook w:val="01E0" w:firstRow="1" w:lastRow="1" w:firstColumn="1" w:lastColumn="1" w:noHBand="0" w:noVBand="0"/>
      </w:tblPr>
      <w:tblGrid>
        <w:gridCol w:w="693"/>
        <w:gridCol w:w="4047"/>
        <w:gridCol w:w="1846"/>
        <w:gridCol w:w="1846"/>
        <w:gridCol w:w="1846"/>
        <w:gridCol w:w="1846"/>
        <w:gridCol w:w="1846"/>
        <w:gridCol w:w="1837"/>
      </w:tblGrid>
      <w:tr w:rsidR="00780261" w:rsidRPr="009A63EA">
        <w:trPr>
          <w:cantSplit/>
          <w:trHeight w:val="905"/>
          <w:tblHeader/>
        </w:trPr>
        <w:tc>
          <w:tcPr>
            <w:tcW w:w="149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486D5E" w:rsidP="00780261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di</w:t>
            </w:r>
            <w:proofErr w:type="gramEnd"/>
            <w:r>
              <w:rPr>
                <w:b/>
                <w:sz w:val="16"/>
                <w:szCs w:val="16"/>
              </w:rPr>
              <w:t xml:space="preserve"> titoli</w:t>
            </w:r>
          </w:p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obbligazionari</w:t>
            </w:r>
            <w:proofErr w:type="gramEnd"/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prestiti</w:t>
            </w:r>
            <w:proofErr w:type="gramEnd"/>
            <w:r>
              <w:rPr>
                <w:b/>
                <w:sz w:val="16"/>
                <w:szCs w:val="16"/>
              </w:rPr>
              <w:t xml:space="preserve"> a breve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mutui e altri finanziamenti a medio e lungo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di altre forme di indebitamento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780261" w:rsidRDefault="00486D5E" w:rsidP="007802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Fondi </w:t>
            </w:r>
            <w:proofErr w:type="gramStart"/>
            <w:r>
              <w:rPr>
                <w:b/>
                <w:sz w:val="16"/>
                <w:szCs w:val="16"/>
              </w:rPr>
              <w:t>per  rimborso</w:t>
            </w:r>
            <w:proofErr w:type="gramEnd"/>
            <w:r>
              <w:rPr>
                <w:b/>
                <w:sz w:val="16"/>
                <w:szCs w:val="16"/>
              </w:rPr>
              <w:t xml:space="preserve">  prestiti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780261" w:rsidRPr="009A63EA">
        <w:trPr>
          <w:cantSplit/>
          <w:trHeight w:val="369"/>
          <w:tblHeader/>
        </w:trPr>
        <w:tc>
          <w:tcPr>
            <w:tcW w:w="2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401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403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780261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486D5E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</w:tr>
      <w:tr w:rsidR="004621DC" w:rsidRPr="009A63EA">
        <w:tblPrEx>
          <w:tblBorders>
            <w:top w:val="double" w:sz="6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top w:val="double" w:sz="6" w:space="0" w:color="auto"/>
            </w:tcBorders>
            <w:vAlign w:val="center"/>
          </w:tcPr>
          <w:p w:rsidR="004621DC" w:rsidRPr="00516BAE" w:rsidRDefault="00486D5E" w:rsidP="00622E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50</w:t>
            </w:r>
          </w:p>
        </w:tc>
        <w:tc>
          <w:tcPr>
            <w:tcW w:w="1280" w:type="pct"/>
            <w:tcBorders>
              <w:top w:val="double" w:sz="6" w:space="0" w:color="auto"/>
            </w:tcBorders>
            <w:vAlign w:val="center"/>
          </w:tcPr>
          <w:p w:rsidR="004621DC" w:rsidRPr="00516BAE" w:rsidRDefault="00486D5E" w:rsidP="00365B49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Missione 50 - DEBITO PUBBLICO</w:t>
            </w: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6" w:space="0" w:color="auto"/>
            </w:tcBorders>
          </w:tcPr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</w:tcPr>
          <w:p w:rsidR="004621DC" w:rsidRPr="00644A71" w:rsidRDefault="00486D5E" w:rsidP="00622E6A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280" w:type="pct"/>
          </w:tcPr>
          <w:p w:rsidR="004621DC" w:rsidRPr="00644A71" w:rsidRDefault="00486D5E" w:rsidP="00365B49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584" w:type="pct"/>
          </w:tcPr>
          <w:p w:rsidR="004621DC" w:rsidRPr="00523F09" w:rsidRDefault="00486D5E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486D5E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486D5E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486D5E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486D5E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</w:tcPr>
          <w:p w:rsidR="004621DC" w:rsidRPr="00523F09" w:rsidRDefault="00486D5E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486D5E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486D5E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Missione 50 - DEBITO PUBBLICO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486D5E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486D5E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  <w:bookmarkStart w:id="1" w:name="Testo3"/>
          </w:p>
          <w:bookmarkEnd w:id="1"/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  <w:bookmarkStart w:id="2" w:name="Testo4"/>
          </w:p>
          <w:bookmarkEnd w:id="2"/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  <w:bookmarkStart w:id="3" w:name="Testo5"/>
          </w:p>
          <w:bookmarkEnd w:id="3"/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  <w:bookmarkStart w:id="4" w:name="Testo6"/>
          </w:p>
          <w:bookmarkEnd w:id="4"/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  <w:bookmarkStart w:id="5" w:name="Testo7"/>
          </w:p>
          <w:bookmarkEnd w:id="5"/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486D5E" w:rsidP="00B4137B">
            <w:pPr>
              <w:rPr>
                <w:b/>
                <w:sz w:val="6"/>
                <w:szCs w:val="6"/>
              </w:rPr>
            </w:pPr>
            <w:bookmarkStart w:id="6" w:name="Testo8"/>
          </w:p>
          <w:bookmarkEnd w:id="6"/>
          <w:p w:rsidR="004621DC" w:rsidRPr="009A63EA" w:rsidRDefault="00486D5E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</w:tbl>
    <w:p w:rsidR="00486D5E" w:rsidRDefault="00486D5E"/>
    <w:sectPr w:rsidR="00486D5E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5E" w:rsidRDefault="00486D5E">
      <w:r>
        <w:separator/>
      </w:r>
    </w:p>
  </w:endnote>
  <w:endnote w:type="continuationSeparator" w:id="0">
    <w:p w:rsidR="00486D5E" w:rsidRDefault="0048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5E" w:rsidRDefault="00486D5E">
      <w:r>
        <w:separator/>
      </w:r>
    </w:p>
  </w:footnote>
  <w:footnote w:type="continuationSeparator" w:id="0">
    <w:p w:rsidR="00486D5E" w:rsidRDefault="00486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486D5E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486D5E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PER RIMBORSO DI PRESTITI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486D5E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2020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486D5E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637EEF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486D5E"/>
    <w:rsid w:val="00637EEF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003014-FB5B-4667-8A10-29201AAB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2019-02-23T17:11:00Z</dcterms:created>
  <dcterms:modified xsi:type="dcterms:W3CDTF">2019-02-23T17:11:00Z</dcterms:modified>
</cp:coreProperties>
</file>